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15" w:rsidRPr="00BD4E7D" w:rsidRDefault="000C4E15" w:rsidP="00CA7213">
      <w:pPr>
        <w:tabs>
          <w:tab w:val="center" w:pos="2520"/>
          <w:tab w:val="center" w:pos="7920"/>
        </w:tabs>
        <w:jc w:val="both"/>
      </w:pPr>
      <w:r w:rsidRPr="00BD4E7D">
        <w:tab/>
        <w:t>ỦY BAN NHÂN DÂN TP.HỒ CHÍ MINH</w:t>
      </w:r>
      <w:r w:rsidRPr="00BD4E7D">
        <w:tab/>
      </w:r>
      <w:r w:rsidRPr="00BD4E7D">
        <w:rPr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D4E7D">
            <w:rPr>
              <w:b/>
              <w:bCs/>
            </w:rPr>
            <w:t>NAM</w:t>
          </w:r>
        </w:smartTag>
      </w:smartTag>
    </w:p>
    <w:p w:rsidR="000C4E15" w:rsidRPr="00BD4E7D" w:rsidRDefault="000C4E15" w:rsidP="00CA7213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 w:rsidRPr="00BD4E7D">
        <w:rPr>
          <w:b/>
          <w:bCs/>
          <w:sz w:val="26"/>
          <w:szCs w:val="26"/>
        </w:rPr>
        <w:tab/>
        <w:t>TRƯỜNG CĐ KỸ THUẬT LÝ TỰ TRỌNG</w:t>
      </w:r>
      <w:r w:rsidRPr="00BD4E7D">
        <w:rPr>
          <w:sz w:val="26"/>
          <w:szCs w:val="26"/>
        </w:rPr>
        <w:tab/>
      </w:r>
      <w:r w:rsidRPr="00BD4E7D">
        <w:rPr>
          <w:b/>
          <w:bCs/>
          <w:sz w:val="26"/>
          <w:szCs w:val="26"/>
        </w:rPr>
        <w:t>Độc lập – Tự do – Hạnh phúc</w:t>
      </w:r>
    </w:p>
    <w:p w:rsidR="000C4E15" w:rsidRPr="007D27C9" w:rsidRDefault="000C4E15" w:rsidP="00A24E69">
      <w:pPr>
        <w:tabs>
          <w:tab w:val="center" w:pos="234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  <w:t>‾‾‾‾‾‾‾‾‾‾‾‾‾‾‾‾‾‾‾‾‾‾‾‾</w:t>
      </w:r>
    </w:p>
    <w:p w:rsidR="000C4E15" w:rsidRPr="007D27C9" w:rsidRDefault="000C4E15" w:rsidP="00CA7213">
      <w:pPr>
        <w:jc w:val="both"/>
      </w:pPr>
      <w:r w:rsidRPr="007D27C9">
        <w:tab/>
      </w:r>
      <w:r>
        <w:t xml:space="preserve"> </w:t>
      </w:r>
    </w:p>
    <w:p w:rsidR="000C4E15" w:rsidRDefault="000C4E15" w:rsidP="0034588C">
      <w:pPr>
        <w:spacing w:before="120" w:after="120" w:line="276" w:lineRule="auto"/>
        <w:jc w:val="center"/>
        <w:rPr>
          <w:b/>
          <w:sz w:val="32"/>
          <w:szCs w:val="32"/>
        </w:rPr>
      </w:pPr>
      <w:r w:rsidRPr="00347C10">
        <w:rPr>
          <w:b/>
          <w:sz w:val="32"/>
          <w:szCs w:val="32"/>
        </w:rPr>
        <w:t xml:space="preserve">ĐỀ THI </w:t>
      </w:r>
      <w:r>
        <w:rPr>
          <w:b/>
          <w:sz w:val="32"/>
          <w:szCs w:val="32"/>
        </w:rPr>
        <w:t>KẾT THÚC HỌC PHẦN</w:t>
      </w:r>
    </w:p>
    <w:p w:rsidR="000C4E15" w:rsidRPr="00066CBF" w:rsidRDefault="000C4E15" w:rsidP="0034588C">
      <w:pPr>
        <w:spacing w:after="120"/>
        <w:jc w:val="center"/>
        <w:rPr>
          <w:sz w:val="32"/>
          <w:szCs w:val="32"/>
        </w:rPr>
      </w:pPr>
      <w:r w:rsidRPr="003F04D4">
        <w:rPr>
          <w:b/>
          <w:sz w:val="32"/>
          <w:szCs w:val="32"/>
        </w:rPr>
        <w:t>KHOÁ 201</w:t>
      </w:r>
      <w:r>
        <w:rPr>
          <w:b/>
          <w:sz w:val="32"/>
          <w:szCs w:val="32"/>
        </w:rPr>
        <w:t>3</w:t>
      </w:r>
    </w:p>
    <w:p w:rsidR="000C4E15" w:rsidRDefault="000C4E15" w:rsidP="00CA7213">
      <w:pPr>
        <w:jc w:val="center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Môn thi: </w:t>
      </w:r>
      <w:r>
        <w:rPr>
          <w:b/>
          <w:sz w:val="28"/>
          <w:szCs w:val="28"/>
          <w:lang w:val="vi-VN"/>
        </w:rPr>
        <w:t xml:space="preserve">Đồ án </w:t>
      </w:r>
      <w:r>
        <w:rPr>
          <w:b/>
          <w:sz w:val="28"/>
          <w:szCs w:val="28"/>
        </w:rPr>
        <w:t>Kết cấu ôtô</w:t>
      </w:r>
      <w:r w:rsidRPr="000F3DDE">
        <w:rPr>
          <w:sz w:val="26"/>
          <w:szCs w:val="26"/>
          <w:lang w:val="vi-VN"/>
        </w:rPr>
        <w:t xml:space="preserve"> </w:t>
      </w:r>
    </w:p>
    <w:p w:rsidR="000C4E15" w:rsidRPr="007D64F2" w:rsidRDefault="000C4E15" w:rsidP="00635C2F">
      <w:pPr>
        <w:spacing w:line="400" w:lineRule="exact"/>
        <w:ind w:firstLine="2340"/>
        <w:rPr>
          <w:b/>
          <w:i/>
          <w:sz w:val="28"/>
          <w:szCs w:val="28"/>
          <w:lang w:val="vi-VN"/>
        </w:rPr>
      </w:pPr>
      <w:r w:rsidRPr="007D64F2">
        <w:rPr>
          <w:b/>
          <w:i/>
          <w:sz w:val="28"/>
          <w:szCs w:val="28"/>
          <w:lang w:val="vi-VN"/>
        </w:rPr>
        <w:t xml:space="preserve">Bậc đào tạo: Trung cấp chuyên nghiệp </w:t>
      </w:r>
    </w:p>
    <w:p w:rsidR="000C4E15" w:rsidRPr="007D64F2" w:rsidRDefault="000C4E15" w:rsidP="007D64F2">
      <w:pPr>
        <w:spacing w:line="288" w:lineRule="auto"/>
        <w:ind w:left="2160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</w:t>
      </w:r>
      <w:r w:rsidRPr="007D64F2">
        <w:rPr>
          <w:b/>
          <w:sz w:val="28"/>
          <w:szCs w:val="28"/>
          <w:lang w:val="vi-VN"/>
        </w:rPr>
        <w:t>Ngành : BẢO TRÌ VÀ SỬA CHỮA ÔTÔ</w:t>
      </w:r>
    </w:p>
    <w:p w:rsidR="000C4E15" w:rsidRPr="007D64F2" w:rsidRDefault="000C4E15" w:rsidP="00C74724">
      <w:pPr>
        <w:spacing w:line="288" w:lineRule="auto"/>
        <w:ind w:left="1980" w:firstLine="204"/>
        <w:jc w:val="both"/>
        <w:rPr>
          <w:b/>
          <w:sz w:val="28"/>
          <w:szCs w:val="28"/>
          <w:lang w:val="vi-VN"/>
        </w:rPr>
      </w:pPr>
      <w:r w:rsidRPr="007D64F2">
        <w:rPr>
          <w:b/>
          <w:sz w:val="28"/>
          <w:szCs w:val="28"/>
          <w:lang w:val="vi-VN"/>
        </w:rPr>
        <w:t>Ngày thi :       /       / 2014</w:t>
      </w:r>
    </w:p>
    <w:p w:rsidR="000C4E15" w:rsidRPr="00D30EBD" w:rsidRDefault="000C4E15" w:rsidP="00C74724">
      <w:pPr>
        <w:spacing w:line="288" w:lineRule="auto"/>
        <w:ind w:left="720" w:firstLine="8"/>
        <w:jc w:val="center"/>
        <w:rPr>
          <w:b/>
          <w:i/>
          <w:sz w:val="28"/>
          <w:szCs w:val="28"/>
          <w:lang w:val="vi-VN"/>
        </w:rPr>
      </w:pPr>
      <w:r w:rsidRPr="007D64F2">
        <w:rPr>
          <w:b/>
          <w:i/>
          <w:sz w:val="28"/>
          <w:szCs w:val="28"/>
          <w:lang w:val="vi-VN"/>
        </w:rPr>
        <w:t xml:space="preserve"> (Sinh viên được sử dụng tài liệu, nộp bài vào tuần thứ</w:t>
      </w:r>
      <w:r>
        <w:rPr>
          <w:b/>
          <w:i/>
          <w:sz w:val="28"/>
          <w:szCs w:val="28"/>
          <w:lang w:val="vi-VN"/>
        </w:rPr>
        <w:t xml:space="preserve"> 1</w:t>
      </w:r>
      <w:r w:rsidRPr="00D30EBD">
        <w:rPr>
          <w:b/>
          <w:i/>
          <w:sz w:val="28"/>
          <w:szCs w:val="28"/>
          <w:lang w:val="vi-VN"/>
        </w:rPr>
        <w:t>5,</w:t>
      </w:r>
    </w:p>
    <w:p w:rsidR="000C4E15" w:rsidRPr="007D64F2" w:rsidRDefault="000C4E15" w:rsidP="00D30EBD">
      <w:pPr>
        <w:spacing w:line="288" w:lineRule="auto"/>
        <w:ind w:left="720" w:firstLine="8"/>
        <w:jc w:val="center"/>
        <w:rPr>
          <w:b/>
          <w:i/>
          <w:sz w:val="28"/>
          <w:szCs w:val="28"/>
          <w:lang w:val="vi-VN"/>
        </w:rPr>
      </w:pPr>
      <w:r w:rsidRPr="007D64F2">
        <w:rPr>
          <w:b/>
          <w:i/>
          <w:sz w:val="28"/>
          <w:szCs w:val="28"/>
          <w:lang w:val="vi-VN"/>
        </w:rPr>
        <w:t>bảo vệ vào tuần thứ 16  của học phần)</w:t>
      </w:r>
    </w:p>
    <w:p w:rsidR="000C4E15" w:rsidRPr="00635C2F" w:rsidRDefault="000C4E15" w:rsidP="00635C2F">
      <w:pPr>
        <w:spacing w:line="400" w:lineRule="exact"/>
        <w:rPr>
          <w:sz w:val="26"/>
          <w:szCs w:val="26"/>
          <w:lang w:val="vi-VN"/>
        </w:rPr>
      </w:pPr>
      <w:r w:rsidRPr="007D64F2">
        <w:rPr>
          <w:sz w:val="26"/>
          <w:szCs w:val="26"/>
          <w:lang w:val="vi-VN"/>
        </w:rPr>
        <w:t xml:space="preserve">      Từ  tên đề tài  đã được duyệt, anh (chị) hãy:</w:t>
      </w:r>
    </w:p>
    <w:p w:rsidR="000C4E15" w:rsidRPr="00635C2F" w:rsidRDefault="000C4E15" w:rsidP="00635C2F">
      <w:pPr>
        <w:spacing w:line="400" w:lineRule="exact"/>
        <w:rPr>
          <w:b/>
          <w:sz w:val="26"/>
          <w:szCs w:val="26"/>
          <w:lang w:val="vi-VN"/>
        </w:rPr>
      </w:pPr>
      <w:r w:rsidRPr="00635C2F">
        <w:rPr>
          <w:sz w:val="26"/>
          <w:szCs w:val="26"/>
          <w:lang w:val="vi-VN"/>
        </w:rPr>
        <w:tab/>
      </w:r>
      <w:r w:rsidRPr="00635C2F">
        <w:rPr>
          <w:b/>
          <w:sz w:val="26"/>
          <w:szCs w:val="26"/>
          <w:lang w:val="vi-VN"/>
        </w:rPr>
        <w:t>I. Thực hiện bản báo cáo thuyết minh đề tài (</w:t>
      </w:r>
      <w:r w:rsidRPr="007D64F2">
        <w:rPr>
          <w:b/>
          <w:sz w:val="26"/>
          <w:szCs w:val="26"/>
          <w:lang w:val="vi-VN"/>
        </w:rPr>
        <w:t xml:space="preserve"> </w:t>
      </w:r>
      <w:r w:rsidRPr="00635C2F">
        <w:rPr>
          <w:b/>
          <w:sz w:val="26"/>
          <w:szCs w:val="26"/>
          <w:lang w:val="vi-VN"/>
        </w:rPr>
        <w:t>5</w:t>
      </w:r>
      <w:r w:rsidRPr="007D64F2">
        <w:rPr>
          <w:b/>
          <w:sz w:val="26"/>
          <w:szCs w:val="26"/>
          <w:lang w:val="vi-VN"/>
        </w:rPr>
        <w:t xml:space="preserve"> </w:t>
      </w:r>
      <w:r w:rsidRPr="00635C2F">
        <w:rPr>
          <w:b/>
          <w:sz w:val="26"/>
          <w:szCs w:val="26"/>
          <w:lang w:val="vi-VN"/>
        </w:rPr>
        <w:t>điểm</w:t>
      </w:r>
      <w:r w:rsidRPr="007D64F2">
        <w:rPr>
          <w:b/>
          <w:sz w:val="26"/>
          <w:szCs w:val="26"/>
          <w:lang w:val="vi-VN"/>
        </w:rPr>
        <w:t xml:space="preserve"> </w:t>
      </w:r>
      <w:r w:rsidRPr="00635C2F">
        <w:rPr>
          <w:b/>
          <w:sz w:val="26"/>
          <w:szCs w:val="26"/>
          <w:lang w:val="vi-VN"/>
        </w:rPr>
        <w:t>)</w:t>
      </w:r>
    </w:p>
    <w:p w:rsidR="000C4E15" w:rsidRPr="00635C2F" w:rsidRDefault="000C4E15" w:rsidP="00635C2F">
      <w:pPr>
        <w:numPr>
          <w:ilvl w:val="0"/>
          <w:numId w:val="15"/>
        </w:numPr>
        <w:spacing w:line="400" w:lineRule="exact"/>
        <w:rPr>
          <w:sz w:val="26"/>
          <w:szCs w:val="26"/>
          <w:lang w:val="vi-VN"/>
        </w:rPr>
      </w:pPr>
      <w:r w:rsidRPr="00635C2F">
        <w:rPr>
          <w:sz w:val="26"/>
          <w:szCs w:val="26"/>
          <w:lang w:val="vi-VN"/>
        </w:rPr>
        <w:t xml:space="preserve">Nội dung </w:t>
      </w:r>
      <w:r w:rsidRPr="00635C2F">
        <w:rPr>
          <w:b/>
          <w:sz w:val="26"/>
          <w:szCs w:val="26"/>
          <w:lang w:val="vi-VN"/>
        </w:rPr>
        <w:t>(</w:t>
      </w:r>
      <w:r w:rsidRPr="00635C2F">
        <w:rPr>
          <w:b/>
          <w:sz w:val="26"/>
          <w:szCs w:val="26"/>
        </w:rPr>
        <w:t xml:space="preserve"> </w:t>
      </w:r>
      <w:r w:rsidRPr="00635C2F">
        <w:rPr>
          <w:b/>
          <w:sz w:val="26"/>
          <w:szCs w:val="26"/>
          <w:lang w:val="vi-VN"/>
        </w:rPr>
        <w:t>4,5đ</w:t>
      </w:r>
      <w:r w:rsidRPr="00635C2F">
        <w:rPr>
          <w:b/>
          <w:sz w:val="26"/>
          <w:szCs w:val="26"/>
        </w:rPr>
        <w:t xml:space="preserve"> </w:t>
      </w:r>
      <w:r w:rsidRPr="00635C2F">
        <w:rPr>
          <w:b/>
          <w:sz w:val="26"/>
          <w:szCs w:val="26"/>
          <w:lang w:val="vi-VN"/>
        </w:rPr>
        <w:t>)</w:t>
      </w:r>
      <w:bookmarkStart w:id="0" w:name="_GoBack"/>
      <w:bookmarkEnd w:id="0"/>
    </w:p>
    <w:p w:rsidR="000C4E15" w:rsidRPr="00635C2F" w:rsidRDefault="000C4E15" w:rsidP="00635C2F">
      <w:pPr>
        <w:spacing w:line="400" w:lineRule="exact"/>
        <w:ind w:left="1080"/>
        <w:rPr>
          <w:sz w:val="26"/>
          <w:szCs w:val="26"/>
        </w:rPr>
      </w:pPr>
      <w:r w:rsidRPr="00635C2F">
        <w:rPr>
          <w:sz w:val="26"/>
          <w:szCs w:val="26"/>
        </w:rPr>
        <w:t xml:space="preserve">Bao gồm: </w:t>
      </w:r>
    </w:p>
    <w:p w:rsidR="000C4E15" w:rsidRPr="00635C2F" w:rsidRDefault="000C4E15" w:rsidP="00635C2F">
      <w:pPr>
        <w:numPr>
          <w:ilvl w:val="0"/>
          <w:numId w:val="16"/>
        </w:numPr>
        <w:spacing w:line="400" w:lineRule="exact"/>
        <w:rPr>
          <w:sz w:val="26"/>
          <w:szCs w:val="26"/>
        </w:rPr>
      </w:pPr>
      <w:r w:rsidRPr="00635C2F">
        <w:rPr>
          <w:sz w:val="26"/>
          <w:szCs w:val="26"/>
          <w:lang w:val="vi-VN"/>
        </w:rPr>
        <w:t xml:space="preserve">Giới thiệu tổng quát đồ án </w:t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  <w:t>(0</w:t>
      </w:r>
      <w:r>
        <w:rPr>
          <w:sz w:val="26"/>
          <w:szCs w:val="26"/>
        </w:rPr>
        <w:t>.</w:t>
      </w:r>
      <w:r w:rsidRPr="00635C2F">
        <w:rPr>
          <w:sz w:val="26"/>
          <w:szCs w:val="26"/>
          <w:lang w:val="vi-VN"/>
        </w:rPr>
        <w:t>25đ)</w:t>
      </w:r>
    </w:p>
    <w:p w:rsidR="000C4E15" w:rsidRPr="00635C2F" w:rsidRDefault="000C4E15" w:rsidP="00635C2F">
      <w:pPr>
        <w:numPr>
          <w:ilvl w:val="0"/>
          <w:numId w:val="16"/>
        </w:numPr>
        <w:spacing w:line="400" w:lineRule="exact"/>
        <w:rPr>
          <w:sz w:val="26"/>
          <w:szCs w:val="26"/>
        </w:rPr>
      </w:pPr>
      <w:r w:rsidRPr="00635C2F">
        <w:rPr>
          <w:sz w:val="26"/>
          <w:szCs w:val="26"/>
        </w:rPr>
        <w:t xml:space="preserve">Cơ sở lý </w:t>
      </w:r>
      <w:r w:rsidRPr="00635C2F">
        <w:rPr>
          <w:sz w:val="26"/>
          <w:szCs w:val="26"/>
          <w:lang w:val="vi-VN"/>
        </w:rPr>
        <w:t>thuyết</w:t>
      </w:r>
      <w:r w:rsidRPr="00635C2F">
        <w:rPr>
          <w:sz w:val="26"/>
          <w:szCs w:val="26"/>
        </w:rPr>
        <w:t xml:space="preserve"> của đề tài  </w:t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</w:rPr>
        <w:t>(</w:t>
      </w:r>
      <w:r w:rsidRPr="00635C2F">
        <w:rPr>
          <w:sz w:val="26"/>
          <w:szCs w:val="26"/>
          <w:lang w:val="vi-VN"/>
        </w:rPr>
        <w:t>0</w:t>
      </w:r>
      <w:r>
        <w:rPr>
          <w:sz w:val="26"/>
          <w:szCs w:val="26"/>
        </w:rPr>
        <w:t>.</w:t>
      </w:r>
      <w:r w:rsidRPr="00635C2F">
        <w:rPr>
          <w:sz w:val="26"/>
          <w:szCs w:val="26"/>
          <w:lang w:val="vi-VN"/>
        </w:rPr>
        <w:t>75</w:t>
      </w:r>
      <w:r w:rsidRPr="00635C2F">
        <w:rPr>
          <w:sz w:val="26"/>
          <w:szCs w:val="26"/>
        </w:rPr>
        <w:t>đ)</w:t>
      </w:r>
    </w:p>
    <w:p w:rsidR="000C4E15" w:rsidRPr="00635C2F" w:rsidRDefault="000C4E15" w:rsidP="00635C2F">
      <w:pPr>
        <w:numPr>
          <w:ilvl w:val="0"/>
          <w:numId w:val="16"/>
        </w:numPr>
        <w:spacing w:line="400" w:lineRule="exact"/>
        <w:rPr>
          <w:sz w:val="26"/>
          <w:szCs w:val="26"/>
        </w:rPr>
      </w:pPr>
      <w:r w:rsidRPr="00635C2F">
        <w:rPr>
          <w:sz w:val="26"/>
          <w:szCs w:val="26"/>
          <w:lang w:val="vi-VN"/>
        </w:rPr>
        <w:t xml:space="preserve">Giới thiệu về </w:t>
      </w:r>
      <w:r w:rsidRPr="00635C2F">
        <w:rPr>
          <w:sz w:val="26"/>
          <w:szCs w:val="26"/>
        </w:rPr>
        <w:t xml:space="preserve">phân loại, cấu tạo và nguyên lý hoạt động </w:t>
      </w:r>
      <w:r w:rsidRPr="00635C2F">
        <w:rPr>
          <w:sz w:val="26"/>
          <w:szCs w:val="26"/>
          <w:lang w:val="vi-VN"/>
        </w:rPr>
        <w:t xml:space="preserve"> của các </w:t>
      </w:r>
      <w:r w:rsidRPr="00635C2F">
        <w:rPr>
          <w:sz w:val="26"/>
          <w:szCs w:val="26"/>
        </w:rPr>
        <w:t>hệ thống</w:t>
      </w:r>
      <w:r w:rsidRPr="00635C2F">
        <w:rPr>
          <w:sz w:val="26"/>
          <w:szCs w:val="26"/>
          <w:lang w:val="vi-VN"/>
        </w:rPr>
        <w:t xml:space="preserve">, đặc điểm </w:t>
      </w:r>
      <w:r w:rsidRPr="00635C2F">
        <w:rPr>
          <w:sz w:val="26"/>
          <w:szCs w:val="26"/>
        </w:rPr>
        <w:t>của các hệ thống trên ô tô.</w:t>
      </w:r>
      <w:r w:rsidRPr="00635C2F">
        <w:rPr>
          <w:sz w:val="26"/>
          <w:szCs w:val="26"/>
          <w:lang w:val="vi-VN"/>
        </w:rPr>
        <w:t xml:space="preserve">               </w:t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            </w:t>
      </w:r>
      <w:r w:rsidRPr="00635C2F">
        <w:rPr>
          <w:sz w:val="26"/>
          <w:szCs w:val="26"/>
          <w:lang w:val="vi-VN"/>
        </w:rPr>
        <w:t>(1</w:t>
      </w:r>
      <w:r>
        <w:rPr>
          <w:sz w:val="26"/>
          <w:szCs w:val="26"/>
        </w:rPr>
        <w:t>.</w:t>
      </w:r>
      <w:r w:rsidRPr="00635C2F">
        <w:rPr>
          <w:sz w:val="26"/>
          <w:szCs w:val="26"/>
          <w:lang w:val="vi-VN"/>
        </w:rPr>
        <w:t>5đ)</w:t>
      </w:r>
    </w:p>
    <w:p w:rsidR="000C4E15" w:rsidRPr="00635C2F" w:rsidRDefault="000C4E15" w:rsidP="00635C2F">
      <w:pPr>
        <w:numPr>
          <w:ilvl w:val="0"/>
          <w:numId w:val="16"/>
        </w:numPr>
        <w:spacing w:line="400" w:lineRule="exact"/>
        <w:rPr>
          <w:sz w:val="26"/>
          <w:szCs w:val="26"/>
        </w:rPr>
      </w:pPr>
      <w:r w:rsidRPr="00635C2F">
        <w:rPr>
          <w:sz w:val="26"/>
          <w:szCs w:val="26"/>
          <w:lang w:val="vi-VN"/>
        </w:rPr>
        <w:t xml:space="preserve">Giải thích chức năng các bộ phận trong </w:t>
      </w:r>
      <w:r w:rsidRPr="00635C2F">
        <w:rPr>
          <w:sz w:val="26"/>
          <w:szCs w:val="26"/>
        </w:rPr>
        <w:t>hệ thống</w:t>
      </w:r>
      <w:r w:rsidRPr="00635C2F">
        <w:rPr>
          <w:sz w:val="26"/>
          <w:szCs w:val="26"/>
          <w:lang w:val="vi-VN"/>
        </w:rPr>
        <w:t xml:space="preserve">, phân tích nguyên lý hoạt động , phân tích ưu nhược điểm của </w:t>
      </w:r>
      <w:r w:rsidRPr="00635C2F">
        <w:rPr>
          <w:sz w:val="26"/>
          <w:szCs w:val="26"/>
        </w:rPr>
        <w:t>hệ thống</w:t>
      </w:r>
      <w:r w:rsidRPr="00635C2F">
        <w:rPr>
          <w:sz w:val="26"/>
          <w:szCs w:val="26"/>
          <w:lang w:val="vi-VN"/>
        </w:rPr>
        <w:t xml:space="preserve"> </w:t>
      </w:r>
      <w:r w:rsidRPr="00635C2F">
        <w:rPr>
          <w:sz w:val="26"/>
          <w:szCs w:val="26"/>
        </w:rPr>
        <w:t xml:space="preserve">                               (</w:t>
      </w:r>
      <w:r w:rsidRPr="00635C2F">
        <w:rPr>
          <w:sz w:val="26"/>
          <w:szCs w:val="26"/>
          <w:lang w:val="vi-VN"/>
        </w:rPr>
        <w:t>1</w:t>
      </w:r>
      <w:r>
        <w:rPr>
          <w:sz w:val="26"/>
          <w:szCs w:val="26"/>
        </w:rPr>
        <w:t>.</w:t>
      </w:r>
      <w:r w:rsidRPr="00635C2F">
        <w:rPr>
          <w:sz w:val="26"/>
          <w:szCs w:val="26"/>
          <w:lang w:val="vi-VN"/>
        </w:rPr>
        <w:t>5đ</w:t>
      </w:r>
      <w:r w:rsidRPr="00635C2F">
        <w:rPr>
          <w:sz w:val="26"/>
          <w:szCs w:val="26"/>
        </w:rPr>
        <w:t>)</w:t>
      </w:r>
    </w:p>
    <w:p w:rsidR="000C4E15" w:rsidRPr="00635C2F" w:rsidRDefault="000C4E15" w:rsidP="00635C2F">
      <w:pPr>
        <w:numPr>
          <w:ilvl w:val="0"/>
          <w:numId w:val="16"/>
        </w:numPr>
        <w:spacing w:line="400" w:lineRule="exact"/>
        <w:rPr>
          <w:sz w:val="26"/>
          <w:szCs w:val="26"/>
        </w:rPr>
      </w:pPr>
      <w:r w:rsidRPr="00635C2F">
        <w:rPr>
          <w:sz w:val="26"/>
          <w:szCs w:val="26"/>
        </w:rPr>
        <w:t xml:space="preserve">Trình bày các hư hỏng và cách khắc phục trong hệ thống      </w:t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</w:rPr>
        <w:t xml:space="preserve"> </w:t>
      </w:r>
      <w:r w:rsidRPr="00635C2F">
        <w:rPr>
          <w:sz w:val="26"/>
          <w:szCs w:val="26"/>
          <w:lang w:val="vi-VN"/>
        </w:rPr>
        <w:t>(0.5đ)</w:t>
      </w:r>
    </w:p>
    <w:p w:rsidR="000C4E15" w:rsidRPr="00635C2F" w:rsidRDefault="000C4E15" w:rsidP="00635C2F">
      <w:pPr>
        <w:numPr>
          <w:ilvl w:val="0"/>
          <w:numId w:val="15"/>
        </w:numPr>
        <w:spacing w:line="400" w:lineRule="exact"/>
        <w:rPr>
          <w:b/>
          <w:sz w:val="26"/>
          <w:szCs w:val="26"/>
        </w:rPr>
      </w:pPr>
      <w:r w:rsidRPr="00635C2F">
        <w:rPr>
          <w:sz w:val="26"/>
          <w:szCs w:val="26"/>
        </w:rPr>
        <w:t xml:space="preserve">Trình bày hình thức theo đúng quy định </w:t>
      </w:r>
      <w:r w:rsidRPr="00635C2F">
        <w:rPr>
          <w:b/>
          <w:sz w:val="26"/>
          <w:szCs w:val="26"/>
        </w:rPr>
        <w:t>(</w:t>
      </w:r>
      <w:r w:rsidRPr="00635C2F">
        <w:rPr>
          <w:b/>
          <w:sz w:val="26"/>
          <w:szCs w:val="26"/>
          <w:lang w:val="vi-VN"/>
        </w:rPr>
        <w:t>0,5</w:t>
      </w:r>
      <w:r w:rsidRPr="00635C2F">
        <w:rPr>
          <w:b/>
          <w:sz w:val="26"/>
          <w:szCs w:val="26"/>
        </w:rPr>
        <w:t>đ)</w:t>
      </w:r>
    </w:p>
    <w:p w:rsidR="000C4E15" w:rsidRPr="00635C2F" w:rsidRDefault="000C4E15" w:rsidP="00635C2F">
      <w:pPr>
        <w:spacing w:line="400" w:lineRule="exact"/>
        <w:ind w:left="720"/>
        <w:rPr>
          <w:b/>
          <w:sz w:val="26"/>
          <w:szCs w:val="26"/>
          <w:lang w:val="vi-VN"/>
        </w:rPr>
      </w:pPr>
      <w:r w:rsidRPr="00635C2F">
        <w:rPr>
          <w:b/>
          <w:sz w:val="26"/>
          <w:szCs w:val="26"/>
          <w:lang w:val="vi-VN"/>
        </w:rPr>
        <w:t>II. Bảo vệ đồ án ( 5 điểm)</w:t>
      </w:r>
    </w:p>
    <w:p w:rsidR="000C4E15" w:rsidRPr="00635C2F" w:rsidRDefault="000C4E15" w:rsidP="00635C2F">
      <w:pPr>
        <w:numPr>
          <w:ilvl w:val="0"/>
          <w:numId w:val="17"/>
        </w:numPr>
        <w:spacing w:line="400" w:lineRule="exact"/>
        <w:rPr>
          <w:sz w:val="26"/>
          <w:szCs w:val="26"/>
          <w:lang w:val="vi-VN"/>
        </w:rPr>
      </w:pPr>
      <w:r w:rsidRPr="00635C2F">
        <w:rPr>
          <w:sz w:val="26"/>
          <w:szCs w:val="26"/>
          <w:lang w:val="vi-VN"/>
        </w:rPr>
        <w:t xml:space="preserve">Trình bày tóm tắt nội dung </w:t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7D64F2">
        <w:rPr>
          <w:sz w:val="26"/>
          <w:szCs w:val="26"/>
          <w:lang w:val="vi-VN"/>
        </w:rPr>
        <w:t xml:space="preserve"> </w:t>
      </w:r>
      <w:r w:rsidRPr="00635C2F">
        <w:rPr>
          <w:sz w:val="26"/>
          <w:szCs w:val="26"/>
          <w:lang w:val="vi-VN"/>
        </w:rPr>
        <w:t>(2</w:t>
      </w:r>
      <w:r w:rsidRPr="007D64F2">
        <w:rPr>
          <w:sz w:val="26"/>
          <w:szCs w:val="26"/>
          <w:lang w:val="vi-VN"/>
        </w:rPr>
        <w:t>.0</w:t>
      </w:r>
      <w:r w:rsidRPr="00635C2F">
        <w:rPr>
          <w:sz w:val="26"/>
          <w:szCs w:val="26"/>
          <w:lang w:val="vi-VN"/>
        </w:rPr>
        <w:t>đ)</w:t>
      </w:r>
    </w:p>
    <w:p w:rsidR="000C4E15" w:rsidRPr="00635C2F" w:rsidRDefault="000C4E15" w:rsidP="00635C2F">
      <w:pPr>
        <w:numPr>
          <w:ilvl w:val="0"/>
          <w:numId w:val="17"/>
        </w:numPr>
        <w:spacing w:line="400" w:lineRule="exact"/>
        <w:rPr>
          <w:sz w:val="26"/>
          <w:szCs w:val="26"/>
          <w:lang w:val="vi-VN"/>
        </w:rPr>
      </w:pPr>
      <w:r w:rsidRPr="00635C2F">
        <w:rPr>
          <w:sz w:val="26"/>
          <w:szCs w:val="26"/>
          <w:lang w:val="vi-VN"/>
        </w:rPr>
        <w:t xml:space="preserve">Trả lời câu hỏi về nội dung trong bản báo cáo thuyết  minh đề tài </w:t>
      </w:r>
      <w:r w:rsidRPr="00635C2F">
        <w:rPr>
          <w:sz w:val="26"/>
          <w:szCs w:val="26"/>
          <w:lang w:val="vi-VN"/>
        </w:rPr>
        <w:tab/>
      </w:r>
      <w:r w:rsidRPr="00635C2F">
        <w:rPr>
          <w:sz w:val="26"/>
          <w:szCs w:val="26"/>
          <w:lang w:val="vi-VN"/>
        </w:rPr>
        <w:tab/>
      </w:r>
      <w:r w:rsidRPr="007D64F2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(</w:t>
      </w:r>
      <w:r w:rsidRPr="00635C2F">
        <w:rPr>
          <w:sz w:val="26"/>
          <w:szCs w:val="26"/>
          <w:lang w:val="vi-VN"/>
        </w:rPr>
        <w:t>3</w:t>
      </w:r>
      <w:r w:rsidRPr="007D64F2">
        <w:rPr>
          <w:sz w:val="26"/>
          <w:szCs w:val="26"/>
          <w:lang w:val="vi-VN"/>
        </w:rPr>
        <w:t>.0</w:t>
      </w:r>
      <w:r w:rsidRPr="00635C2F">
        <w:rPr>
          <w:sz w:val="26"/>
          <w:szCs w:val="26"/>
          <w:lang w:val="vi-VN"/>
        </w:rPr>
        <w:t>đ)</w:t>
      </w:r>
    </w:p>
    <w:p w:rsidR="000C4E15" w:rsidRPr="007D64F2" w:rsidRDefault="000C4E15" w:rsidP="00C74724">
      <w:pPr>
        <w:spacing w:line="276" w:lineRule="auto"/>
        <w:ind w:left="567" w:right="454"/>
        <w:jc w:val="center"/>
        <w:rPr>
          <w:b/>
          <w:sz w:val="26"/>
          <w:szCs w:val="26"/>
          <w:lang w:val="vi-VN"/>
        </w:rPr>
      </w:pPr>
    </w:p>
    <w:p w:rsidR="000C4E15" w:rsidRPr="00D30EBD" w:rsidRDefault="000C4E15" w:rsidP="00D30EBD">
      <w:pPr>
        <w:tabs>
          <w:tab w:val="center" w:pos="2520"/>
          <w:tab w:val="center" w:pos="5760"/>
          <w:tab w:val="center" w:pos="8640"/>
        </w:tabs>
        <w:spacing w:before="240"/>
        <w:rPr>
          <w:b/>
          <w:sz w:val="26"/>
          <w:szCs w:val="26"/>
          <w:lang w:val="vi-VN"/>
        </w:rPr>
      </w:pPr>
      <w:r w:rsidRPr="00A24E69">
        <w:rPr>
          <w:b/>
          <w:sz w:val="26"/>
          <w:szCs w:val="26"/>
          <w:lang w:val="vi-VN"/>
        </w:rPr>
        <w:tab/>
      </w:r>
      <w:r w:rsidRPr="00D30EBD">
        <w:rPr>
          <w:b/>
          <w:sz w:val="26"/>
          <w:szCs w:val="26"/>
          <w:lang w:val="vi-VN"/>
        </w:rPr>
        <w:t>TRƯỞNG KHOA</w:t>
      </w:r>
      <w:r w:rsidRPr="00D30EBD">
        <w:rPr>
          <w:b/>
          <w:sz w:val="26"/>
          <w:szCs w:val="26"/>
          <w:lang w:val="vi-VN"/>
        </w:rPr>
        <w:tab/>
      </w:r>
      <w:r w:rsidRPr="00D30EBD">
        <w:rPr>
          <w:b/>
          <w:lang w:val="vi-VN"/>
        </w:rPr>
        <w:t xml:space="preserve">TỔ </w:t>
      </w:r>
      <w:r w:rsidRPr="00D30EBD">
        <w:rPr>
          <w:b/>
          <w:sz w:val="26"/>
          <w:szCs w:val="26"/>
          <w:lang w:val="vi-VN"/>
        </w:rPr>
        <w:t xml:space="preserve">TRƯỞNG </w:t>
      </w:r>
      <w:r w:rsidRPr="00D30EBD">
        <w:rPr>
          <w:b/>
          <w:sz w:val="26"/>
          <w:szCs w:val="26"/>
          <w:lang w:val="vi-VN"/>
        </w:rPr>
        <w:tab/>
        <w:t>GIÁO VIÊN</w:t>
      </w:r>
    </w:p>
    <w:p w:rsidR="000C4E15" w:rsidRPr="00D30EBD" w:rsidRDefault="000C4E15" w:rsidP="00D30EBD">
      <w:pPr>
        <w:tabs>
          <w:tab w:val="center" w:pos="2520"/>
          <w:tab w:val="center" w:pos="5760"/>
          <w:tab w:val="center" w:pos="8640"/>
        </w:tabs>
        <w:spacing w:before="240"/>
        <w:rPr>
          <w:b/>
          <w:sz w:val="26"/>
          <w:szCs w:val="26"/>
          <w:lang w:val="vi-VN"/>
        </w:rPr>
      </w:pPr>
    </w:p>
    <w:p w:rsidR="000C4E15" w:rsidRPr="00D30EBD" w:rsidRDefault="000C4E15" w:rsidP="00D30EBD">
      <w:pPr>
        <w:tabs>
          <w:tab w:val="center" w:pos="2520"/>
          <w:tab w:val="center" w:pos="5760"/>
          <w:tab w:val="center" w:pos="8640"/>
        </w:tabs>
        <w:rPr>
          <w:b/>
          <w:sz w:val="26"/>
          <w:szCs w:val="26"/>
          <w:lang w:val="vi-VN"/>
        </w:rPr>
      </w:pPr>
    </w:p>
    <w:p w:rsidR="000C4E15" w:rsidRPr="00D30EBD" w:rsidRDefault="000C4E15" w:rsidP="00D30EBD">
      <w:pPr>
        <w:tabs>
          <w:tab w:val="center" w:pos="2520"/>
          <w:tab w:val="center" w:pos="5760"/>
          <w:tab w:val="center" w:pos="8640"/>
        </w:tabs>
        <w:rPr>
          <w:b/>
          <w:sz w:val="26"/>
          <w:szCs w:val="26"/>
          <w:lang w:val="vi-VN"/>
        </w:rPr>
      </w:pPr>
    </w:p>
    <w:p w:rsidR="000C4E15" w:rsidRPr="00D30EBD" w:rsidRDefault="000C4E15" w:rsidP="00D30EBD">
      <w:pPr>
        <w:tabs>
          <w:tab w:val="center" w:pos="2520"/>
          <w:tab w:val="center" w:pos="5760"/>
          <w:tab w:val="center" w:pos="8640"/>
        </w:tabs>
        <w:rPr>
          <w:b/>
          <w:sz w:val="26"/>
          <w:szCs w:val="26"/>
          <w:lang w:val="vi-VN"/>
        </w:rPr>
      </w:pPr>
    </w:p>
    <w:p w:rsidR="000C4E15" w:rsidRPr="00D30EBD" w:rsidRDefault="000C4E15" w:rsidP="00D30EBD">
      <w:pPr>
        <w:tabs>
          <w:tab w:val="center" w:pos="2520"/>
          <w:tab w:val="center" w:pos="5760"/>
          <w:tab w:val="center" w:pos="8640"/>
        </w:tabs>
        <w:rPr>
          <w:b/>
          <w:sz w:val="26"/>
          <w:szCs w:val="26"/>
          <w:lang w:val="vi-VN"/>
        </w:rPr>
      </w:pPr>
    </w:p>
    <w:p w:rsidR="000C4E15" w:rsidRPr="00A24E69" w:rsidRDefault="000C4E15" w:rsidP="00D30EBD">
      <w:pPr>
        <w:tabs>
          <w:tab w:val="center" w:pos="2520"/>
          <w:tab w:val="center" w:pos="5760"/>
          <w:tab w:val="center" w:pos="8640"/>
        </w:tabs>
        <w:rPr>
          <w:lang w:val="vi-VN"/>
        </w:rPr>
      </w:pPr>
      <w:r w:rsidRPr="00D30EBD">
        <w:rPr>
          <w:b/>
          <w:sz w:val="26"/>
          <w:szCs w:val="26"/>
          <w:lang w:val="vi-VN"/>
        </w:rPr>
        <w:tab/>
        <w:t>Nguyễn Ngọc Phương</w:t>
      </w:r>
      <w:r w:rsidRPr="00D30EBD">
        <w:rPr>
          <w:b/>
          <w:sz w:val="26"/>
          <w:szCs w:val="26"/>
          <w:lang w:val="vi-VN"/>
        </w:rPr>
        <w:tab/>
      </w:r>
      <w:r w:rsidRPr="00D30EBD">
        <w:rPr>
          <w:b/>
          <w:lang w:val="vi-VN"/>
        </w:rPr>
        <w:t xml:space="preserve">Nguyễn </w:t>
      </w:r>
      <w:r w:rsidRPr="00A24E69">
        <w:rPr>
          <w:b/>
          <w:lang w:val="vi-VN"/>
        </w:rPr>
        <w:t>Hữu Mạnh</w:t>
      </w:r>
      <w:r w:rsidRPr="00D30EBD">
        <w:rPr>
          <w:b/>
          <w:sz w:val="26"/>
          <w:szCs w:val="26"/>
          <w:lang w:val="vi-VN"/>
        </w:rPr>
        <w:t xml:space="preserve"> </w:t>
      </w:r>
      <w:r w:rsidRPr="00D30EBD">
        <w:rPr>
          <w:b/>
          <w:sz w:val="26"/>
          <w:szCs w:val="26"/>
          <w:lang w:val="vi-VN"/>
        </w:rPr>
        <w:tab/>
        <w:t xml:space="preserve">Nguyễn </w:t>
      </w:r>
      <w:r w:rsidRPr="00A24E69">
        <w:rPr>
          <w:b/>
          <w:sz w:val="26"/>
          <w:szCs w:val="26"/>
          <w:lang w:val="vi-VN"/>
        </w:rPr>
        <w:t>Hữu Mạnh</w:t>
      </w:r>
    </w:p>
    <w:p w:rsidR="000C4E15" w:rsidRPr="00D30EBD" w:rsidRDefault="000C4E15" w:rsidP="00D30EBD">
      <w:pPr>
        <w:tabs>
          <w:tab w:val="center" w:pos="2520"/>
          <w:tab w:val="center" w:pos="7920"/>
        </w:tabs>
        <w:jc w:val="both"/>
        <w:rPr>
          <w:lang w:val="vi-VN"/>
        </w:rPr>
      </w:pPr>
    </w:p>
    <w:p w:rsidR="000C4E15" w:rsidRPr="007D64F2" w:rsidRDefault="000C4E15" w:rsidP="00D30EBD">
      <w:pPr>
        <w:spacing w:line="276" w:lineRule="auto"/>
        <w:ind w:left="567" w:right="454"/>
        <w:jc w:val="center"/>
        <w:rPr>
          <w:lang w:val="vi-VN"/>
        </w:rPr>
      </w:pPr>
    </w:p>
    <w:sectPr w:rsidR="000C4E15" w:rsidRPr="007D64F2" w:rsidSect="00A24E69">
      <w:footerReference w:type="default" r:id="rId7"/>
      <w:type w:val="continuous"/>
      <w:pgSz w:w="11907" w:h="16840" w:code="9"/>
      <w:pgMar w:top="720" w:right="927" w:bottom="170" w:left="851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E15" w:rsidRDefault="000C4E15">
      <w:r>
        <w:separator/>
      </w:r>
    </w:p>
  </w:endnote>
  <w:endnote w:type="continuationSeparator" w:id="0">
    <w:p w:rsidR="000C4E15" w:rsidRDefault="000C4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E15" w:rsidRDefault="000C4E15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:rsidR="000C4E15" w:rsidRDefault="000C4E15" w:rsidP="00AD715B">
    <w:pPr>
      <w:pStyle w:val="Footer"/>
      <w:tabs>
        <w:tab w:val="clear" w:pos="864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E15" w:rsidRDefault="000C4E15">
      <w:r>
        <w:separator/>
      </w:r>
    </w:p>
  </w:footnote>
  <w:footnote w:type="continuationSeparator" w:id="0">
    <w:p w:rsidR="000C4E15" w:rsidRDefault="000C4E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1271"/>
    <w:multiLevelType w:val="hybridMultilevel"/>
    <w:tmpl w:val="D18A5A06"/>
    <w:lvl w:ilvl="0" w:tplc="1E0C2158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26A59DC"/>
    <w:multiLevelType w:val="hybridMultilevel"/>
    <w:tmpl w:val="24228920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2">
    <w:nsid w:val="0AE05494"/>
    <w:multiLevelType w:val="singleLevel"/>
    <w:tmpl w:val="A420FD1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">
    <w:nsid w:val="1A1C50F7"/>
    <w:multiLevelType w:val="hybridMultilevel"/>
    <w:tmpl w:val="3334DE8C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65FE2A20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3998FC7E"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eastAsia="Times New Roman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A381762"/>
    <w:multiLevelType w:val="hybridMultilevel"/>
    <w:tmpl w:val="AE487F46"/>
    <w:lvl w:ilvl="0" w:tplc="C8A0473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2D06C32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BD31533"/>
    <w:multiLevelType w:val="hybridMultilevel"/>
    <w:tmpl w:val="099E2F0A"/>
    <w:lvl w:ilvl="0" w:tplc="7E0C1F8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E1E2A87"/>
    <w:multiLevelType w:val="hybridMultilevel"/>
    <w:tmpl w:val="565A530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7">
    <w:nsid w:val="23732FCD"/>
    <w:multiLevelType w:val="hybridMultilevel"/>
    <w:tmpl w:val="EE524F06"/>
    <w:lvl w:ilvl="0" w:tplc="EFFAD6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391D5C2F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9">
    <w:nsid w:val="3BB25F74"/>
    <w:multiLevelType w:val="hybridMultilevel"/>
    <w:tmpl w:val="68EED708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53C2559"/>
    <w:multiLevelType w:val="hybridMultilevel"/>
    <w:tmpl w:val="251AE3C2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1">
    <w:nsid w:val="5E6211C1"/>
    <w:multiLevelType w:val="hybridMultilevel"/>
    <w:tmpl w:val="CC1CC306"/>
    <w:lvl w:ilvl="0" w:tplc="7F488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68251E60"/>
    <w:multiLevelType w:val="multilevel"/>
    <w:tmpl w:val="71CC20CE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none"/>
      <w:lvlText w:val=""/>
      <w:legacy w:legacy="1" w:legacySpace="0" w:legacyIndent="720"/>
      <w:lvlJc w:val="left"/>
      <w:pPr>
        <w:ind w:left="2160" w:hanging="720"/>
      </w:pPr>
      <w:rPr>
        <w:rFonts w:ascii="Symbol" w:hAnsi="Symbol" w:cs="Times New Roman" w:hint="default"/>
      </w:r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3">
    <w:nsid w:val="6D291018"/>
    <w:multiLevelType w:val="hybridMultilevel"/>
    <w:tmpl w:val="AF88A58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>
    <w:nsid w:val="6E242BD2"/>
    <w:multiLevelType w:val="multilevel"/>
    <w:tmpl w:val="6422D5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5">
    <w:nsid w:val="6EBB5621"/>
    <w:multiLevelType w:val="hybridMultilevel"/>
    <w:tmpl w:val="CE180C1C"/>
    <w:lvl w:ilvl="0" w:tplc="52C01B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C9071E7"/>
    <w:multiLevelType w:val="hybridMultilevel"/>
    <w:tmpl w:val="E6FCD1EE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4"/>
  </w:num>
  <w:num w:numId="5">
    <w:abstractNumId w:val="9"/>
  </w:num>
  <w:num w:numId="6">
    <w:abstractNumId w:val="15"/>
  </w:num>
  <w:num w:numId="7">
    <w:abstractNumId w:val="10"/>
  </w:num>
  <w:num w:numId="8">
    <w:abstractNumId w:val="1"/>
  </w:num>
  <w:num w:numId="9">
    <w:abstractNumId w:val="12"/>
  </w:num>
  <w:num w:numId="10">
    <w:abstractNumId w:val="2"/>
  </w:num>
  <w:num w:numId="11">
    <w:abstractNumId w:val="8"/>
  </w:num>
  <w:num w:numId="12">
    <w:abstractNumId w:val="16"/>
  </w:num>
  <w:num w:numId="13">
    <w:abstractNumId w:val="6"/>
  </w:num>
  <w:num w:numId="14">
    <w:abstractNumId w:val="13"/>
  </w:num>
  <w:num w:numId="15">
    <w:abstractNumId w:val="7"/>
  </w:num>
  <w:num w:numId="16">
    <w:abstractNumId w:val="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35D"/>
    <w:rsid w:val="00030E14"/>
    <w:rsid w:val="00047CA5"/>
    <w:rsid w:val="000540B0"/>
    <w:rsid w:val="00066CBF"/>
    <w:rsid w:val="00084EA0"/>
    <w:rsid w:val="00092ABB"/>
    <w:rsid w:val="000A4DD9"/>
    <w:rsid w:val="000C380F"/>
    <w:rsid w:val="000C4E15"/>
    <w:rsid w:val="000D0C35"/>
    <w:rsid w:val="000D42BD"/>
    <w:rsid w:val="000D6D5F"/>
    <w:rsid w:val="000E2982"/>
    <w:rsid w:val="000F0DF6"/>
    <w:rsid w:val="000F1340"/>
    <w:rsid w:val="000F3DDE"/>
    <w:rsid w:val="00116491"/>
    <w:rsid w:val="00141A13"/>
    <w:rsid w:val="00145718"/>
    <w:rsid w:val="00184716"/>
    <w:rsid w:val="001A59A1"/>
    <w:rsid w:val="001E06B1"/>
    <w:rsid w:val="00277303"/>
    <w:rsid w:val="0028460E"/>
    <w:rsid w:val="002944D3"/>
    <w:rsid w:val="002945B7"/>
    <w:rsid w:val="00297895"/>
    <w:rsid w:val="002B0037"/>
    <w:rsid w:val="002C7E71"/>
    <w:rsid w:val="002E4BD1"/>
    <w:rsid w:val="002F5A93"/>
    <w:rsid w:val="00323CCB"/>
    <w:rsid w:val="00332846"/>
    <w:rsid w:val="00337DDF"/>
    <w:rsid w:val="0034588C"/>
    <w:rsid w:val="003471D6"/>
    <w:rsid w:val="00347C10"/>
    <w:rsid w:val="003533E3"/>
    <w:rsid w:val="00356EE2"/>
    <w:rsid w:val="00361D93"/>
    <w:rsid w:val="00366D94"/>
    <w:rsid w:val="003729E4"/>
    <w:rsid w:val="00393390"/>
    <w:rsid w:val="003B77D2"/>
    <w:rsid w:val="003D7756"/>
    <w:rsid w:val="003E202B"/>
    <w:rsid w:val="003F04D4"/>
    <w:rsid w:val="00402A66"/>
    <w:rsid w:val="0041615E"/>
    <w:rsid w:val="00431C2A"/>
    <w:rsid w:val="004322C2"/>
    <w:rsid w:val="00433CC0"/>
    <w:rsid w:val="00435611"/>
    <w:rsid w:val="00477080"/>
    <w:rsid w:val="00484345"/>
    <w:rsid w:val="0049795E"/>
    <w:rsid w:val="004B067A"/>
    <w:rsid w:val="004D111E"/>
    <w:rsid w:val="00506A4E"/>
    <w:rsid w:val="00540D0F"/>
    <w:rsid w:val="00552FF6"/>
    <w:rsid w:val="00582633"/>
    <w:rsid w:val="00582F93"/>
    <w:rsid w:val="005831A1"/>
    <w:rsid w:val="00583D9E"/>
    <w:rsid w:val="0059634B"/>
    <w:rsid w:val="005C79EA"/>
    <w:rsid w:val="005F73E7"/>
    <w:rsid w:val="00616BC4"/>
    <w:rsid w:val="00635C2F"/>
    <w:rsid w:val="006441EF"/>
    <w:rsid w:val="0066432B"/>
    <w:rsid w:val="00664733"/>
    <w:rsid w:val="00676404"/>
    <w:rsid w:val="0069042A"/>
    <w:rsid w:val="006C3440"/>
    <w:rsid w:val="006C4897"/>
    <w:rsid w:val="006E39EE"/>
    <w:rsid w:val="006F695B"/>
    <w:rsid w:val="0075366E"/>
    <w:rsid w:val="00770C98"/>
    <w:rsid w:val="00777F1E"/>
    <w:rsid w:val="007A39F7"/>
    <w:rsid w:val="007A5463"/>
    <w:rsid w:val="007C135D"/>
    <w:rsid w:val="007D27C9"/>
    <w:rsid w:val="007D64F2"/>
    <w:rsid w:val="007F53B4"/>
    <w:rsid w:val="007F7D24"/>
    <w:rsid w:val="00807E38"/>
    <w:rsid w:val="00813252"/>
    <w:rsid w:val="00833B94"/>
    <w:rsid w:val="008726D0"/>
    <w:rsid w:val="008768FE"/>
    <w:rsid w:val="00883EB0"/>
    <w:rsid w:val="008A3EDF"/>
    <w:rsid w:val="008C1ADD"/>
    <w:rsid w:val="008D1B0C"/>
    <w:rsid w:val="008D50CB"/>
    <w:rsid w:val="008D58DB"/>
    <w:rsid w:val="008D73D0"/>
    <w:rsid w:val="008F245F"/>
    <w:rsid w:val="00917FB7"/>
    <w:rsid w:val="00930FB0"/>
    <w:rsid w:val="009668D3"/>
    <w:rsid w:val="009831FB"/>
    <w:rsid w:val="009839D4"/>
    <w:rsid w:val="009A7B99"/>
    <w:rsid w:val="009D6F87"/>
    <w:rsid w:val="009F1C44"/>
    <w:rsid w:val="009F478E"/>
    <w:rsid w:val="009F6D7D"/>
    <w:rsid w:val="00A241AA"/>
    <w:rsid w:val="00A24E69"/>
    <w:rsid w:val="00A32AC0"/>
    <w:rsid w:val="00A32D2E"/>
    <w:rsid w:val="00A4239A"/>
    <w:rsid w:val="00A83E06"/>
    <w:rsid w:val="00A92345"/>
    <w:rsid w:val="00A96170"/>
    <w:rsid w:val="00A9630F"/>
    <w:rsid w:val="00AB6E66"/>
    <w:rsid w:val="00AD2F46"/>
    <w:rsid w:val="00AD715B"/>
    <w:rsid w:val="00AD77B7"/>
    <w:rsid w:val="00AE25A8"/>
    <w:rsid w:val="00B13EA3"/>
    <w:rsid w:val="00B17347"/>
    <w:rsid w:val="00B34E42"/>
    <w:rsid w:val="00B43469"/>
    <w:rsid w:val="00B651FA"/>
    <w:rsid w:val="00B77D56"/>
    <w:rsid w:val="00B85BB6"/>
    <w:rsid w:val="00BA0335"/>
    <w:rsid w:val="00BA61BC"/>
    <w:rsid w:val="00BB0632"/>
    <w:rsid w:val="00BB1C22"/>
    <w:rsid w:val="00BD36A8"/>
    <w:rsid w:val="00BD3B5A"/>
    <w:rsid w:val="00BD4E7D"/>
    <w:rsid w:val="00BF07F3"/>
    <w:rsid w:val="00C068FA"/>
    <w:rsid w:val="00C07F1A"/>
    <w:rsid w:val="00C243AD"/>
    <w:rsid w:val="00C340AF"/>
    <w:rsid w:val="00C55001"/>
    <w:rsid w:val="00C63693"/>
    <w:rsid w:val="00C74724"/>
    <w:rsid w:val="00C84BFE"/>
    <w:rsid w:val="00C877CA"/>
    <w:rsid w:val="00CA7213"/>
    <w:rsid w:val="00CF7DB9"/>
    <w:rsid w:val="00D30EBD"/>
    <w:rsid w:val="00D528E3"/>
    <w:rsid w:val="00D54CDF"/>
    <w:rsid w:val="00D773C1"/>
    <w:rsid w:val="00D933D7"/>
    <w:rsid w:val="00DB5D77"/>
    <w:rsid w:val="00DC15D0"/>
    <w:rsid w:val="00DC37D3"/>
    <w:rsid w:val="00DD657B"/>
    <w:rsid w:val="00E5011C"/>
    <w:rsid w:val="00E51295"/>
    <w:rsid w:val="00E901DE"/>
    <w:rsid w:val="00EA189A"/>
    <w:rsid w:val="00EC2C66"/>
    <w:rsid w:val="00ED11F4"/>
    <w:rsid w:val="00F0146E"/>
    <w:rsid w:val="00F044A1"/>
    <w:rsid w:val="00F0673F"/>
    <w:rsid w:val="00F07251"/>
    <w:rsid w:val="00F36EA1"/>
    <w:rsid w:val="00F44086"/>
    <w:rsid w:val="00F55742"/>
    <w:rsid w:val="00F64622"/>
    <w:rsid w:val="00F82907"/>
    <w:rsid w:val="00F87DCB"/>
    <w:rsid w:val="00F9614C"/>
    <w:rsid w:val="00FB6E75"/>
    <w:rsid w:val="00FC6F55"/>
    <w:rsid w:val="00FD351F"/>
    <w:rsid w:val="00FD5971"/>
    <w:rsid w:val="00FF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80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06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978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AD71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D71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D715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198</Words>
  <Characters>1133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</dc:title>
  <dc:subject/>
  <dc:creator>ANHTAI</dc:creator>
  <cp:keywords/>
  <dc:description/>
  <cp:lastModifiedBy>DongLuc2</cp:lastModifiedBy>
  <cp:revision>3</cp:revision>
  <cp:lastPrinted>2014-12-10T02:33:00Z</cp:lastPrinted>
  <dcterms:created xsi:type="dcterms:W3CDTF">2014-12-10T02:33:00Z</dcterms:created>
  <dcterms:modified xsi:type="dcterms:W3CDTF">2014-12-10T02:46:00Z</dcterms:modified>
</cp:coreProperties>
</file>